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О переводе </w:t>
      </w:r>
      <w:r>
        <w:t xml:space="preserve">земельного участка с када</w:t>
      </w:r>
      <w:r>
        <w:t xml:space="preserve">стровым номером </w:t>
      </w:r>
      <w:r>
        <w:t xml:space="preserve">54:07:057406:641</w:t>
      </w:r>
      <w:r>
        <w:t xml:space="preserve"> в </w:t>
      </w:r>
      <w:r>
        <w:t xml:space="preserve">Искитимском</w:t>
      </w:r>
      <w:r>
        <w:t xml:space="preserve"> районе</w:t>
      </w:r>
      <w:r>
        <w:t xml:space="preserve"> Новосибирской области</w:t>
      </w:r>
      <w:r/>
      <w:r/>
    </w:p>
    <w:p>
      <w:pPr>
        <w:pStyle w:val="838"/>
        <w:jc w:val="center"/>
      </w:pPr>
      <w:r>
        <w:t xml:space="preserve">из состава земель одной категории в другую</w:t>
      </w:r>
      <w:r/>
      <w:r/>
    </w:p>
    <w:p>
      <w:pPr>
        <w:pStyle w:val="838"/>
        <w:jc w:val="center"/>
      </w:pPr>
      <w:r/>
      <w:r/>
      <w:r/>
    </w:p>
    <w:p>
      <w:pPr>
        <w:pStyle w:val="838"/>
        <w:jc w:val="both"/>
      </w:pPr>
      <w:r/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 </w:t>
      </w:r>
      <w:r>
        <w:t xml:space="preserve">пунктом 4 части 1 статьи 7 Федерального закона</w:t>
      </w:r>
      <w:r>
        <w:t xml:space="preserve"> от </w:t>
      </w:r>
      <w:r>
        <w:t xml:space="preserve">21.12.2004 № 172-ФЗ «О переводе земель или земельных участков из одной категории в другую», статьей 8 Земельного кодекса Российской Федерации и принимая во внимание ходатайство акционерного общества </w:t>
      </w:r>
      <w:r>
        <w:t xml:space="preserve">«Разрез Колыванский»</w:t>
      </w:r>
      <w:r>
        <w:t xml:space="preserve"> о переводе земельного участка</w:t>
      </w:r>
      <w:r>
        <w:t xml:space="preserve"> из состава земель одной категории</w:t>
      </w:r>
      <w:r>
        <w:t xml:space="preserve"> в другую </w:t>
      </w:r>
      <w:r>
        <w:t xml:space="preserve">для </w:t>
      </w:r>
      <w:r>
        <w:t xml:space="preserve">размещения </w:t>
      </w:r>
      <w:r>
        <w:t xml:space="preserve">складских площадок</w:t>
      </w:r>
      <w:r>
        <w:t xml:space="preserve">:</w:t>
      </w:r>
      <w:r/>
      <w:r/>
    </w:p>
    <w:p>
      <w:pPr>
        <w:pStyle w:val="838"/>
        <w:ind w:firstLine="709"/>
        <w:jc w:val="both"/>
        <w:rPr>
          <w:highlight w:val="none"/>
        </w:rPr>
      </w:pPr>
      <w:r>
        <w:t xml:space="preserve">Перевести из категории земель сельскохозяйственного назначения в категорию </w:t>
      </w:r>
      <w:r>
        <w:t xml:space="preserve">земель </w:t>
      </w:r>
      <w:r>
        <w:t xml:space="preserve"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</w:t>
      </w:r>
      <w:r>
        <w:t xml:space="preserve">земельный участок</w:t>
      </w:r>
      <w:r>
        <w:t xml:space="preserve"> с кадастровым</w:t>
      </w:r>
      <w:r>
        <w:t xml:space="preserve"> номером 54:07:057406:641</w:t>
      </w:r>
      <w:r>
        <w:t xml:space="preserve">, </w:t>
      </w:r>
      <w:r>
        <w:t xml:space="preserve">местоположение</w:t>
      </w:r>
      <w:r>
        <w:t xml:space="preserve">: </w:t>
      </w:r>
      <w:r>
        <w:t xml:space="preserve">Новосибирская область, Искитимский р-н</w:t>
      </w:r>
      <w:r>
        <w:t xml:space="preserve">, площадью 373334</w:t>
      </w:r>
      <w:r>
        <w:t xml:space="preserve"> кв.м.</w:t>
      </w:r>
      <w:r>
        <w:rPr>
          <w:highlight w:val="none"/>
        </w:rPr>
      </w:r>
      <w:r>
        <w:rPr>
          <w:highlight w:val="none"/>
        </w:rPr>
      </w:r>
    </w:p>
    <w:p>
      <w:pPr>
        <w:pStyle w:val="838"/>
        <w:ind w:firstLine="709"/>
        <w:jc w:val="both"/>
      </w:pPr>
      <w:r/>
    </w:p>
    <w:p>
      <w:pPr>
        <w:ind w:firstLine="709"/>
        <w:jc w:val="both"/>
      </w:pPr>
      <w:r/>
      <w:r/>
    </w:p>
    <w:p>
      <w:pPr>
        <w:pStyle w:val="838"/>
        <w:ind w:firstLine="709"/>
        <w:jc w:val="both"/>
      </w:pPr>
      <w:r/>
      <w:r/>
    </w:p>
    <w:p>
      <w:pPr>
        <w:pStyle w:val="852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Руководитель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</w:pPr>
            <w:r>
              <w:t xml:space="preserve">              </w:t>
            </w:r>
            <w:r>
              <w:t xml:space="preserve">      </w:t>
            </w:r>
            <w:r>
              <w:t xml:space="preserve"> </w:t>
            </w:r>
            <w:r>
              <w:t xml:space="preserve">Р.Г. Шилохвостов</w:t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</w:t>
      </w:r>
      <w:r>
        <w:t xml:space="preserve">Д.Н. Богомолов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  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</w:t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Н.Б.Савенкова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2386037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snb@NSO.LOC</cp:lastModifiedBy>
  <cp:revision>5</cp:revision>
  <dcterms:created xsi:type="dcterms:W3CDTF">2024-07-22T08:54:00Z</dcterms:created>
  <dcterms:modified xsi:type="dcterms:W3CDTF">2026-01-28T03:59:05Z</dcterms:modified>
  <cp:version>1048576</cp:version>
</cp:coreProperties>
</file>